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50"/>
        <w:tblW w:w="0" w:type="auto"/>
        <w:tblLayout w:type="fixed"/>
        <w:tblLook w:val="0000" w:firstRow="0" w:lastRow="0" w:firstColumn="0" w:lastColumn="0" w:noHBand="0" w:noVBand="0"/>
      </w:tblPr>
      <w:tblGrid>
        <w:gridCol w:w="5328"/>
        <w:gridCol w:w="4680"/>
      </w:tblGrid>
      <w:tr w:rsidR="00234CBA" w:rsidTr="00946806">
        <w:tc>
          <w:tcPr>
            <w:tcW w:w="5328" w:type="dxa"/>
          </w:tcPr>
          <w:p w:rsidR="00234CBA" w:rsidRDefault="00234CBA" w:rsidP="00946806">
            <w:pPr>
              <w:spacing w:line="360" w:lineRule="auto"/>
              <w:rPr>
                <w:sz w:val="28"/>
              </w:rPr>
            </w:pPr>
          </w:p>
        </w:tc>
        <w:tc>
          <w:tcPr>
            <w:tcW w:w="4680" w:type="dxa"/>
          </w:tcPr>
          <w:p w:rsidR="00234CBA" w:rsidRDefault="00234CBA" w:rsidP="003E7809">
            <w:pPr>
              <w:rPr>
                <w:sz w:val="28"/>
              </w:rPr>
            </w:pPr>
            <w:r>
              <w:rPr>
                <w:sz w:val="28"/>
              </w:rPr>
              <w:t>Приложение 1</w:t>
            </w:r>
          </w:p>
          <w:p w:rsidR="00234CBA" w:rsidRDefault="00234CBA" w:rsidP="003E7809">
            <w:pPr>
              <w:rPr>
                <w:sz w:val="28"/>
              </w:rPr>
            </w:pPr>
            <w:r>
              <w:rPr>
                <w:sz w:val="28"/>
              </w:rPr>
              <w:t>к приказу</w:t>
            </w:r>
          </w:p>
          <w:p w:rsidR="00234CBA" w:rsidRDefault="00234CBA" w:rsidP="003E7809">
            <w:pPr>
              <w:rPr>
                <w:sz w:val="28"/>
              </w:rPr>
            </w:pPr>
            <w:r>
              <w:rPr>
                <w:sz w:val="28"/>
              </w:rPr>
              <w:t>Инспекции Федеральной налоговой службы № 23 по г. Москве</w:t>
            </w:r>
          </w:p>
          <w:p w:rsidR="003E7809" w:rsidRDefault="003E7809" w:rsidP="003E5520">
            <w:pPr>
              <w:rPr>
                <w:sz w:val="28"/>
              </w:rPr>
            </w:pPr>
            <w:r>
              <w:rPr>
                <w:sz w:val="28"/>
              </w:rPr>
              <w:t xml:space="preserve">от </w:t>
            </w:r>
            <w:r w:rsidR="003E5520">
              <w:rPr>
                <w:sz w:val="28"/>
              </w:rPr>
              <w:t>24</w:t>
            </w:r>
            <w:r>
              <w:rPr>
                <w:sz w:val="28"/>
              </w:rPr>
              <w:t>.</w:t>
            </w:r>
            <w:r w:rsidR="003E5520">
              <w:rPr>
                <w:sz w:val="28"/>
              </w:rPr>
              <w:t>08</w:t>
            </w:r>
            <w:r>
              <w:rPr>
                <w:sz w:val="28"/>
              </w:rPr>
              <w:t>.2022 №</w:t>
            </w:r>
            <w:r w:rsidR="003E5520">
              <w:rPr>
                <w:sz w:val="28"/>
              </w:rPr>
              <w:t>64</w:t>
            </w:r>
          </w:p>
        </w:tc>
      </w:tr>
      <w:tr w:rsidR="003E7809" w:rsidTr="004D401D">
        <w:tc>
          <w:tcPr>
            <w:tcW w:w="10008" w:type="dxa"/>
            <w:gridSpan w:val="2"/>
          </w:tcPr>
          <w:p w:rsidR="003E7809" w:rsidRDefault="003E7809" w:rsidP="003E7809">
            <w:pPr>
              <w:rPr>
                <w:sz w:val="28"/>
                <w:lang w:val="en-US"/>
              </w:rPr>
            </w:pPr>
          </w:p>
        </w:tc>
      </w:tr>
    </w:tbl>
    <w:p w:rsidR="00234CBA" w:rsidRDefault="00234CBA" w:rsidP="00234CBA">
      <w:pPr>
        <w:pStyle w:val="ConsNonformat"/>
        <w:widowControl/>
        <w:spacing w:line="276" w:lineRule="auto"/>
        <w:ind w:right="0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234CBA" w:rsidRDefault="00234CBA" w:rsidP="00234CBA">
      <w:pPr>
        <w:pStyle w:val="ConsNonformat"/>
        <w:widowControl/>
        <w:spacing w:line="276" w:lineRule="auto"/>
        <w:ind w:right="0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вакантных должностей гражданской службы, на замещение</w:t>
      </w:r>
    </w:p>
    <w:p w:rsidR="00234CBA" w:rsidRDefault="00234CBA" w:rsidP="00234CBA">
      <w:pPr>
        <w:pStyle w:val="ConsNonformat"/>
        <w:widowControl/>
        <w:spacing w:line="276" w:lineRule="auto"/>
        <w:ind w:right="0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которых объявлен конкурс</w:t>
      </w:r>
    </w:p>
    <w:p w:rsidR="00234CBA" w:rsidRPr="003E7809" w:rsidRDefault="003E7809" w:rsidP="003E7809">
      <w:pPr>
        <w:pStyle w:val="ConsNonformat"/>
        <w:widowControl/>
        <w:spacing w:line="276" w:lineRule="auto"/>
        <w:ind w:right="0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Инспекции Федеральной налоговой службы №23 по г. Москве</w:t>
      </w:r>
    </w:p>
    <w:tbl>
      <w:tblPr>
        <w:tblW w:w="10207" w:type="dxa"/>
        <w:tblInd w:w="-142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5103"/>
        <w:gridCol w:w="1560"/>
      </w:tblGrid>
      <w:tr w:rsidR="00E728E6" w:rsidRPr="00234CBA" w:rsidTr="003E7809">
        <w:trPr>
          <w:cantSplit/>
          <w:trHeight w:val="80"/>
        </w:trPr>
        <w:tc>
          <w:tcPr>
            <w:tcW w:w="8647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E728E6" w:rsidRPr="00234CBA" w:rsidRDefault="003E7809" w:rsidP="003E7809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E728E6" w:rsidRPr="00234CBA" w:rsidRDefault="00E728E6" w:rsidP="003E7809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728E6" w:rsidRPr="000A5BF4" w:rsidTr="00E728E6">
        <w:trPr>
          <w:cantSplit/>
          <w:trHeight w:val="48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E6" w:rsidRPr="000A5BF4" w:rsidRDefault="00E728E6" w:rsidP="00946806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BF4">
              <w:rPr>
                <w:rFonts w:ascii="Times New Roman" w:hAnsi="Times New Roman" w:cs="Times New Roman"/>
                <w:sz w:val="26"/>
                <w:szCs w:val="26"/>
              </w:rPr>
              <w:t>Наименование отдела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E6" w:rsidRPr="000A5BF4" w:rsidRDefault="00E728E6" w:rsidP="00946806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BF4">
              <w:rPr>
                <w:rFonts w:ascii="Times New Roman" w:hAnsi="Times New Roman" w:cs="Times New Roman"/>
                <w:sz w:val="26"/>
                <w:szCs w:val="26"/>
              </w:rPr>
              <w:t>Наименование вакантной должности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E6" w:rsidRPr="000A5BF4" w:rsidRDefault="00E728E6" w:rsidP="00E728E6">
            <w:pPr>
              <w:pStyle w:val="ConsNonformat"/>
              <w:widowControl/>
              <w:tabs>
                <w:tab w:val="left" w:pos="1026"/>
              </w:tabs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 вакантных должностей</w:t>
            </w:r>
          </w:p>
        </w:tc>
      </w:tr>
      <w:tr w:rsidR="00E728E6" w:rsidRPr="000A5BF4" w:rsidTr="00E72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544" w:type="dxa"/>
            <w:vAlign w:val="center"/>
          </w:tcPr>
          <w:p w:rsidR="00E728E6" w:rsidRPr="000A5BF4" w:rsidRDefault="003E5520" w:rsidP="00946806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Правовой отдел</w:t>
            </w:r>
          </w:p>
        </w:tc>
        <w:tc>
          <w:tcPr>
            <w:tcW w:w="5103" w:type="dxa"/>
            <w:vAlign w:val="center"/>
          </w:tcPr>
          <w:p w:rsidR="00E728E6" w:rsidRPr="000A5BF4" w:rsidRDefault="0048426E" w:rsidP="003E5520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Главный </w:t>
            </w:r>
            <w:r w:rsidR="003E5520">
              <w:rPr>
                <w:rFonts w:ascii="Times New Roman" w:hAnsi="Times New Roman" w:cs="Times New Roman"/>
                <w:sz w:val="26"/>
                <w:szCs w:val="26"/>
              </w:rPr>
              <w:t>государственный налоговый инспектор</w:t>
            </w:r>
          </w:p>
        </w:tc>
        <w:tc>
          <w:tcPr>
            <w:tcW w:w="1560" w:type="dxa"/>
          </w:tcPr>
          <w:p w:rsidR="00E728E6" w:rsidRDefault="003E5520" w:rsidP="0048426E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3E5520" w:rsidRPr="000A5BF4" w:rsidTr="003E55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345"/>
        </w:trPr>
        <w:tc>
          <w:tcPr>
            <w:tcW w:w="3544" w:type="dxa"/>
            <w:vMerge w:val="restart"/>
            <w:vAlign w:val="center"/>
          </w:tcPr>
          <w:p w:rsidR="003E5520" w:rsidRPr="000A5BF4" w:rsidRDefault="003E5520" w:rsidP="0048426E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работы с налогоплательщиками</w:t>
            </w:r>
          </w:p>
        </w:tc>
        <w:tc>
          <w:tcPr>
            <w:tcW w:w="5103" w:type="dxa"/>
            <w:vAlign w:val="center"/>
          </w:tcPr>
          <w:p w:rsidR="003E5520" w:rsidRPr="000A5BF4" w:rsidRDefault="003E5520" w:rsidP="0048426E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Старший государственный налоговый инспектор</w:t>
            </w:r>
          </w:p>
        </w:tc>
        <w:tc>
          <w:tcPr>
            <w:tcW w:w="1560" w:type="dxa"/>
          </w:tcPr>
          <w:p w:rsidR="003E5520" w:rsidRDefault="003E5520" w:rsidP="0048426E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3E5520" w:rsidRPr="000A5BF4" w:rsidTr="00E72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345"/>
        </w:trPr>
        <w:tc>
          <w:tcPr>
            <w:tcW w:w="3544" w:type="dxa"/>
            <w:vMerge/>
            <w:vAlign w:val="center"/>
          </w:tcPr>
          <w:p w:rsidR="003E5520" w:rsidRDefault="003E5520" w:rsidP="0048426E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3" w:type="dxa"/>
            <w:vAlign w:val="center"/>
          </w:tcPr>
          <w:p w:rsidR="003E5520" w:rsidRPr="000A5BF4" w:rsidRDefault="003E5520" w:rsidP="0048426E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Государственный налоговый инспектор</w:t>
            </w:r>
          </w:p>
        </w:tc>
        <w:tc>
          <w:tcPr>
            <w:tcW w:w="1560" w:type="dxa"/>
          </w:tcPr>
          <w:p w:rsidR="003E5520" w:rsidRDefault="003E5520" w:rsidP="0048426E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3E5520" w:rsidRPr="000A5BF4" w:rsidTr="003E55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345"/>
        </w:trPr>
        <w:tc>
          <w:tcPr>
            <w:tcW w:w="3544" w:type="dxa"/>
            <w:vMerge w:val="restart"/>
            <w:vAlign w:val="center"/>
          </w:tcPr>
          <w:p w:rsidR="003E5520" w:rsidRPr="000A5BF4" w:rsidRDefault="003E5520" w:rsidP="0048426E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Аналитический отдел</w:t>
            </w:r>
          </w:p>
        </w:tc>
        <w:tc>
          <w:tcPr>
            <w:tcW w:w="5103" w:type="dxa"/>
            <w:vAlign w:val="center"/>
          </w:tcPr>
          <w:p w:rsidR="003E5520" w:rsidRPr="000A5BF4" w:rsidRDefault="003E5520" w:rsidP="0048426E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Старший государственный налоговый инспектор</w:t>
            </w:r>
          </w:p>
        </w:tc>
        <w:tc>
          <w:tcPr>
            <w:tcW w:w="1560" w:type="dxa"/>
          </w:tcPr>
          <w:p w:rsidR="003E5520" w:rsidRDefault="003E5520" w:rsidP="0048426E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3E5520" w:rsidRPr="000A5BF4" w:rsidTr="00E72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345"/>
        </w:trPr>
        <w:tc>
          <w:tcPr>
            <w:tcW w:w="3544" w:type="dxa"/>
            <w:vMerge/>
            <w:vAlign w:val="center"/>
          </w:tcPr>
          <w:p w:rsidR="003E5520" w:rsidRDefault="003E5520" w:rsidP="0048426E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3" w:type="dxa"/>
            <w:vAlign w:val="center"/>
          </w:tcPr>
          <w:p w:rsidR="003E5520" w:rsidRDefault="003E5520" w:rsidP="0048426E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Старший специалист 2 разряда</w:t>
            </w:r>
          </w:p>
        </w:tc>
        <w:tc>
          <w:tcPr>
            <w:tcW w:w="1560" w:type="dxa"/>
          </w:tcPr>
          <w:p w:rsidR="003E5520" w:rsidRDefault="003E5520" w:rsidP="0048426E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91475" w:rsidRPr="000A5BF4" w:rsidTr="00E72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544" w:type="dxa"/>
            <w:vAlign w:val="center"/>
          </w:tcPr>
          <w:p w:rsidR="00E91475" w:rsidRPr="000A5BF4" w:rsidRDefault="00E91475" w:rsidP="00E91475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урегулирования задолженности</w:t>
            </w:r>
          </w:p>
        </w:tc>
        <w:tc>
          <w:tcPr>
            <w:tcW w:w="5103" w:type="dxa"/>
            <w:vAlign w:val="center"/>
          </w:tcPr>
          <w:p w:rsidR="00E91475" w:rsidRPr="000A5BF4" w:rsidRDefault="003E5520" w:rsidP="00E91475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Старший г</w:t>
            </w:r>
            <w:r w:rsidR="00E91475">
              <w:rPr>
                <w:rFonts w:ascii="Times New Roman" w:hAnsi="Times New Roman" w:cs="Times New Roman"/>
                <w:sz w:val="26"/>
                <w:szCs w:val="26"/>
              </w:rPr>
              <w:t>осударственный налоговый инспектор</w:t>
            </w:r>
          </w:p>
        </w:tc>
        <w:tc>
          <w:tcPr>
            <w:tcW w:w="1560" w:type="dxa"/>
          </w:tcPr>
          <w:p w:rsidR="00E91475" w:rsidRDefault="003E5520" w:rsidP="00E91475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91475" w:rsidRPr="000A5BF4" w:rsidTr="00E72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544" w:type="dxa"/>
            <w:vMerge w:val="restart"/>
            <w:vAlign w:val="center"/>
          </w:tcPr>
          <w:p w:rsidR="00E91475" w:rsidRPr="000A5BF4" w:rsidRDefault="00E91475" w:rsidP="0048426E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обеспечения процедуры банкротства</w:t>
            </w:r>
          </w:p>
        </w:tc>
        <w:tc>
          <w:tcPr>
            <w:tcW w:w="5103" w:type="dxa"/>
            <w:vAlign w:val="center"/>
          </w:tcPr>
          <w:p w:rsidR="00E91475" w:rsidRPr="000A5BF4" w:rsidRDefault="003E5520" w:rsidP="00E91475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Старший</w:t>
            </w:r>
            <w:r w:rsidR="00E91475">
              <w:rPr>
                <w:rFonts w:ascii="Times New Roman" w:hAnsi="Times New Roman" w:cs="Times New Roman"/>
                <w:sz w:val="26"/>
                <w:szCs w:val="26"/>
              </w:rPr>
              <w:t xml:space="preserve"> государственный налоговый инспектор</w:t>
            </w:r>
          </w:p>
        </w:tc>
        <w:tc>
          <w:tcPr>
            <w:tcW w:w="1560" w:type="dxa"/>
          </w:tcPr>
          <w:p w:rsidR="00E91475" w:rsidRDefault="003E5520" w:rsidP="0048426E">
            <w:pPr>
              <w:pStyle w:val="ConsNonformat"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91475" w:rsidRPr="000A5BF4" w:rsidTr="00E72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544" w:type="dxa"/>
            <w:vMerge/>
            <w:vAlign w:val="center"/>
          </w:tcPr>
          <w:p w:rsidR="00E91475" w:rsidRDefault="00E91475" w:rsidP="00E91475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3" w:type="dxa"/>
            <w:vAlign w:val="center"/>
          </w:tcPr>
          <w:p w:rsidR="00E91475" w:rsidRPr="000A5BF4" w:rsidRDefault="003E5520" w:rsidP="00E91475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Государственный налоговый инспектор</w:t>
            </w:r>
          </w:p>
        </w:tc>
        <w:tc>
          <w:tcPr>
            <w:tcW w:w="1560" w:type="dxa"/>
          </w:tcPr>
          <w:p w:rsidR="00E91475" w:rsidRDefault="00E91475" w:rsidP="00E91475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91475" w:rsidRPr="000A5BF4" w:rsidTr="00E72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544" w:type="dxa"/>
            <w:vAlign w:val="center"/>
          </w:tcPr>
          <w:p w:rsidR="00E91475" w:rsidRPr="000A5BF4" w:rsidRDefault="00E91475" w:rsidP="00E91475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выездных проверок №</w:t>
            </w:r>
            <w:r w:rsidR="003E552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103" w:type="dxa"/>
            <w:vAlign w:val="center"/>
          </w:tcPr>
          <w:p w:rsidR="00E91475" w:rsidRPr="000A5BF4" w:rsidRDefault="003E5520" w:rsidP="003E5520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Главный </w:t>
            </w:r>
            <w:r w:rsidR="00E91475">
              <w:rPr>
                <w:rFonts w:ascii="Times New Roman" w:hAnsi="Times New Roman" w:cs="Times New Roman"/>
                <w:sz w:val="26"/>
                <w:szCs w:val="26"/>
              </w:rPr>
              <w:t>государственный налоговый инспектор</w:t>
            </w:r>
          </w:p>
        </w:tc>
        <w:tc>
          <w:tcPr>
            <w:tcW w:w="1560" w:type="dxa"/>
          </w:tcPr>
          <w:p w:rsidR="00E91475" w:rsidRDefault="00E91475" w:rsidP="00E91475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3E5520" w:rsidRPr="000A5BF4" w:rsidTr="00E72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544" w:type="dxa"/>
            <w:vAlign w:val="center"/>
          </w:tcPr>
          <w:p w:rsidR="003E5520" w:rsidRDefault="003E5520" w:rsidP="00E91475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выездных проверок №2</w:t>
            </w:r>
          </w:p>
        </w:tc>
        <w:tc>
          <w:tcPr>
            <w:tcW w:w="5103" w:type="dxa"/>
            <w:vAlign w:val="center"/>
          </w:tcPr>
          <w:p w:rsidR="003E5520" w:rsidRDefault="004C06E8" w:rsidP="003E5520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Главный государственный налоговый инспектор</w:t>
            </w:r>
          </w:p>
        </w:tc>
        <w:tc>
          <w:tcPr>
            <w:tcW w:w="1560" w:type="dxa"/>
          </w:tcPr>
          <w:p w:rsidR="003E5520" w:rsidRDefault="004C06E8" w:rsidP="00E91475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4C06E8" w:rsidRPr="000A5BF4" w:rsidTr="004C06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866"/>
        </w:trPr>
        <w:tc>
          <w:tcPr>
            <w:tcW w:w="3544" w:type="dxa"/>
            <w:vAlign w:val="center"/>
          </w:tcPr>
          <w:p w:rsidR="004C06E8" w:rsidRPr="000A5BF4" w:rsidRDefault="004C06E8" w:rsidP="00E91475">
            <w:pPr>
              <w:pStyle w:val="ConsNonformat"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камеральных проверок №1</w:t>
            </w:r>
          </w:p>
        </w:tc>
        <w:tc>
          <w:tcPr>
            <w:tcW w:w="5103" w:type="dxa"/>
            <w:vAlign w:val="center"/>
          </w:tcPr>
          <w:p w:rsidR="004C06E8" w:rsidRPr="000A5BF4" w:rsidRDefault="004C06E8" w:rsidP="00D87BCC">
            <w:pPr>
              <w:pStyle w:val="ConsNonformat"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Старший государственный налоговый инспектор</w:t>
            </w:r>
          </w:p>
        </w:tc>
        <w:tc>
          <w:tcPr>
            <w:tcW w:w="1560" w:type="dxa"/>
          </w:tcPr>
          <w:p w:rsidR="004C06E8" w:rsidRDefault="004C06E8" w:rsidP="00D87BCC">
            <w:pPr>
              <w:pStyle w:val="ConsNonformat"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4C06E8" w:rsidRPr="000A5BF4" w:rsidTr="00E72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544" w:type="dxa"/>
            <w:vMerge w:val="restart"/>
            <w:vAlign w:val="center"/>
          </w:tcPr>
          <w:p w:rsidR="004C06E8" w:rsidRPr="000A5BF4" w:rsidRDefault="004C06E8" w:rsidP="00C23E45">
            <w:pPr>
              <w:pStyle w:val="ConsNonformat"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камеральных проверок №5</w:t>
            </w:r>
          </w:p>
        </w:tc>
        <w:tc>
          <w:tcPr>
            <w:tcW w:w="5103" w:type="dxa"/>
            <w:vAlign w:val="center"/>
          </w:tcPr>
          <w:p w:rsidR="004C06E8" w:rsidRPr="000A5BF4" w:rsidRDefault="004C06E8" w:rsidP="00D87BCC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Старший государственный налоговый инспектор</w:t>
            </w:r>
          </w:p>
        </w:tc>
        <w:tc>
          <w:tcPr>
            <w:tcW w:w="1560" w:type="dxa"/>
          </w:tcPr>
          <w:p w:rsidR="004C06E8" w:rsidRDefault="004C06E8" w:rsidP="00D87BCC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4C06E8" w:rsidRPr="000A5BF4" w:rsidTr="00E72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544" w:type="dxa"/>
            <w:vMerge/>
            <w:vAlign w:val="center"/>
          </w:tcPr>
          <w:p w:rsidR="004C06E8" w:rsidRPr="000A5BF4" w:rsidRDefault="004C06E8" w:rsidP="00C23E45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3" w:type="dxa"/>
            <w:vAlign w:val="center"/>
          </w:tcPr>
          <w:p w:rsidR="004C06E8" w:rsidRPr="000A5BF4" w:rsidRDefault="004C06E8" w:rsidP="00C23E45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Государственный налоговый инспектор</w:t>
            </w:r>
          </w:p>
        </w:tc>
        <w:tc>
          <w:tcPr>
            <w:tcW w:w="1560" w:type="dxa"/>
          </w:tcPr>
          <w:p w:rsidR="004C06E8" w:rsidRDefault="004C06E8" w:rsidP="00C23E45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4C06E8" w:rsidRPr="000A5BF4" w:rsidTr="00E72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544" w:type="dxa"/>
            <w:vMerge/>
            <w:vAlign w:val="center"/>
          </w:tcPr>
          <w:p w:rsidR="004C06E8" w:rsidRPr="000A5BF4" w:rsidRDefault="004C06E8" w:rsidP="00C23E45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3" w:type="dxa"/>
            <w:vAlign w:val="center"/>
          </w:tcPr>
          <w:p w:rsidR="004C06E8" w:rsidRPr="000A5BF4" w:rsidRDefault="004C06E8" w:rsidP="004C06E8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Старший специалист 2 разряда</w:t>
            </w:r>
          </w:p>
        </w:tc>
        <w:tc>
          <w:tcPr>
            <w:tcW w:w="1560" w:type="dxa"/>
          </w:tcPr>
          <w:p w:rsidR="004C06E8" w:rsidRDefault="004C06E8" w:rsidP="00C23E45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C23E45" w:rsidRPr="000A5BF4" w:rsidTr="00E72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544" w:type="dxa"/>
            <w:vAlign w:val="center"/>
          </w:tcPr>
          <w:p w:rsidR="00C23E45" w:rsidRPr="000A5BF4" w:rsidRDefault="00C23E45" w:rsidP="00C23E45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камеральных проверок №6</w:t>
            </w:r>
          </w:p>
        </w:tc>
        <w:tc>
          <w:tcPr>
            <w:tcW w:w="5103" w:type="dxa"/>
            <w:vAlign w:val="center"/>
          </w:tcPr>
          <w:p w:rsidR="00C23E45" w:rsidRPr="000A5BF4" w:rsidRDefault="004C06E8" w:rsidP="004C06E8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Главный </w:t>
            </w:r>
            <w:r w:rsidR="00C23E45">
              <w:rPr>
                <w:rFonts w:ascii="Times New Roman" w:hAnsi="Times New Roman" w:cs="Times New Roman"/>
                <w:sz w:val="26"/>
                <w:szCs w:val="26"/>
              </w:rPr>
              <w:t>государственный налоговый инспектор</w:t>
            </w:r>
          </w:p>
        </w:tc>
        <w:tc>
          <w:tcPr>
            <w:tcW w:w="1560" w:type="dxa"/>
          </w:tcPr>
          <w:p w:rsidR="00C23E45" w:rsidRDefault="00C23E45" w:rsidP="00C23E45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C23E45" w:rsidRPr="000A5BF4" w:rsidTr="009378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872"/>
        </w:trPr>
        <w:tc>
          <w:tcPr>
            <w:tcW w:w="3544" w:type="dxa"/>
            <w:vAlign w:val="center"/>
          </w:tcPr>
          <w:p w:rsidR="00C23E45" w:rsidRPr="000A5BF4" w:rsidRDefault="00C23E45" w:rsidP="00C23E45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Отдел камеральных проверок №7</w:t>
            </w:r>
          </w:p>
        </w:tc>
        <w:tc>
          <w:tcPr>
            <w:tcW w:w="5103" w:type="dxa"/>
            <w:vAlign w:val="center"/>
          </w:tcPr>
          <w:p w:rsidR="00C23E45" w:rsidRPr="000A5BF4" w:rsidRDefault="004C06E8" w:rsidP="00C23E45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="00C23E45">
              <w:rPr>
                <w:rFonts w:ascii="Times New Roman" w:hAnsi="Times New Roman" w:cs="Times New Roman"/>
                <w:sz w:val="26"/>
                <w:szCs w:val="26"/>
              </w:rPr>
              <w:t>осударственный налоговый инспектор</w:t>
            </w:r>
          </w:p>
        </w:tc>
        <w:tc>
          <w:tcPr>
            <w:tcW w:w="1560" w:type="dxa"/>
          </w:tcPr>
          <w:p w:rsidR="00C23E45" w:rsidRDefault="004C06E8" w:rsidP="00C23E45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C23E45" w:rsidRPr="000A5BF4" w:rsidTr="008A7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872"/>
        </w:trPr>
        <w:tc>
          <w:tcPr>
            <w:tcW w:w="3544" w:type="dxa"/>
            <w:vAlign w:val="center"/>
          </w:tcPr>
          <w:p w:rsidR="00C23E45" w:rsidRPr="000A5BF4" w:rsidRDefault="00C23E45" w:rsidP="00C23E45">
            <w:pPr>
              <w:pStyle w:val="ConsNonformat"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камеральных проверок №8</w:t>
            </w:r>
          </w:p>
        </w:tc>
        <w:tc>
          <w:tcPr>
            <w:tcW w:w="5103" w:type="dxa"/>
            <w:vAlign w:val="center"/>
          </w:tcPr>
          <w:p w:rsidR="00C23E45" w:rsidRPr="000A5BF4" w:rsidRDefault="004C06E8" w:rsidP="00C23E45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="00C23E45">
              <w:rPr>
                <w:rFonts w:ascii="Times New Roman" w:hAnsi="Times New Roman" w:cs="Times New Roman"/>
                <w:sz w:val="26"/>
                <w:szCs w:val="26"/>
              </w:rPr>
              <w:t>осударственный налоговый инспектор</w:t>
            </w:r>
          </w:p>
        </w:tc>
        <w:tc>
          <w:tcPr>
            <w:tcW w:w="1560" w:type="dxa"/>
          </w:tcPr>
          <w:p w:rsidR="00C23E45" w:rsidRDefault="00C23E45" w:rsidP="00C23E45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4C06E8" w:rsidRPr="000A5BF4" w:rsidTr="00DE7B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872"/>
        </w:trPr>
        <w:tc>
          <w:tcPr>
            <w:tcW w:w="3544" w:type="dxa"/>
            <w:vAlign w:val="center"/>
          </w:tcPr>
          <w:p w:rsidR="004C06E8" w:rsidRPr="000A5BF4" w:rsidRDefault="004C06E8" w:rsidP="00630B93">
            <w:pPr>
              <w:pStyle w:val="ConsNonformat"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камеральных проверок №9</w:t>
            </w:r>
          </w:p>
        </w:tc>
        <w:tc>
          <w:tcPr>
            <w:tcW w:w="5103" w:type="dxa"/>
            <w:vAlign w:val="center"/>
          </w:tcPr>
          <w:p w:rsidR="004C06E8" w:rsidRPr="000A5BF4" w:rsidRDefault="004C06E8" w:rsidP="00630B93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Главный государственный налоговый инспектор</w:t>
            </w:r>
          </w:p>
        </w:tc>
        <w:tc>
          <w:tcPr>
            <w:tcW w:w="1560" w:type="dxa"/>
          </w:tcPr>
          <w:p w:rsidR="004C06E8" w:rsidRDefault="004C06E8" w:rsidP="00630B93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4C06E8" w:rsidRPr="000A5BF4" w:rsidTr="00B903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872"/>
        </w:trPr>
        <w:tc>
          <w:tcPr>
            <w:tcW w:w="3544" w:type="dxa"/>
            <w:vAlign w:val="center"/>
          </w:tcPr>
          <w:p w:rsidR="004C06E8" w:rsidRPr="000A5BF4" w:rsidRDefault="004C06E8" w:rsidP="00630B93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камеральных проверок №11</w:t>
            </w:r>
          </w:p>
        </w:tc>
        <w:tc>
          <w:tcPr>
            <w:tcW w:w="5103" w:type="dxa"/>
            <w:vAlign w:val="center"/>
          </w:tcPr>
          <w:p w:rsidR="004C06E8" w:rsidRPr="000A5BF4" w:rsidRDefault="004C06E8" w:rsidP="00630B93">
            <w:pPr>
              <w:pStyle w:val="ConsNonformat"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Старший государственный налоговый инспектор</w:t>
            </w:r>
          </w:p>
        </w:tc>
        <w:tc>
          <w:tcPr>
            <w:tcW w:w="1560" w:type="dxa"/>
          </w:tcPr>
          <w:p w:rsidR="004C06E8" w:rsidRDefault="004C06E8" w:rsidP="00630B93">
            <w:pPr>
              <w:pStyle w:val="ConsNonformat"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4C06E8" w:rsidRPr="000A5BF4" w:rsidTr="00E72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544" w:type="dxa"/>
            <w:vMerge w:val="restart"/>
            <w:vAlign w:val="center"/>
          </w:tcPr>
          <w:p w:rsidR="004C06E8" w:rsidRPr="000A5BF4" w:rsidRDefault="004C06E8" w:rsidP="00630B93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Контрольно-аналитический отдел</w:t>
            </w:r>
          </w:p>
        </w:tc>
        <w:tc>
          <w:tcPr>
            <w:tcW w:w="5103" w:type="dxa"/>
            <w:vAlign w:val="center"/>
          </w:tcPr>
          <w:p w:rsidR="004C06E8" w:rsidRPr="000A5BF4" w:rsidRDefault="000017B8" w:rsidP="00630B93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Главный</w:t>
            </w:r>
            <w:r w:rsidR="004C06E8">
              <w:rPr>
                <w:rFonts w:ascii="Times New Roman" w:hAnsi="Times New Roman" w:cs="Times New Roman"/>
                <w:sz w:val="26"/>
                <w:szCs w:val="26"/>
              </w:rPr>
              <w:t xml:space="preserve"> государственный налоговый инспектор</w:t>
            </w:r>
          </w:p>
        </w:tc>
        <w:tc>
          <w:tcPr>
            <w:tcW w:w="1560" w:type="dxa"/>
          </w:tcPr>
          <w:p w:rsidR="004C06E8" w:rsidRDefault="004C06E8" w:rsidP="00630B93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4C06E8" w:rsidRPr="000A5BF4" w:rsidTr="004C06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218"/>
        </w:trPr>
        <w:tc>
          <w:tcPr>
            <w:tcW w:w="3544" w:type="dxa"/>
            <w:vMerge/>
            <w:vAlign w:val="center"/>
          </w:tcPr>
          <w:p w:rsidR="004C06E8" w:rsidRDefault="004C06E8" w:rsidP="00630B93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3" w:type="dxa"/>
            <w:vAlign w:val="center"/>
          </w:tcPr>
          <w:p w:rsidR="004C06E8" w:rsidRDefault="004C06E8" w:rsidP="00630B93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Государственный налоговый инспектор</w:t>
            </w:r>
          </w:p>
        </w:tc>
        <w:tc>
          <w:tcPr>
            <w:tcW w:w="1560" w:type="dxa"/>
          </w:tcPr>
          <w:p w:rsidR="004C06E8" w:rsidRDefault="004C06E8" w:rsidP="00630B93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4C06E8" w:rsidRPr="000A5BF4" w:rsidTr="00E72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217"/>
        </w:trPr>
        <w:tc>
          <w:tcPr>
            <w:tcW w:w="3544" w:type="dxa"/>
            <w:vMerge/>
            <w:vAlign w:val="center"/>
          </w:tcPr>
          <w:p w:rsidR="004C06E8" w:rsidRDefault="004C06E8" w:rsidP="00630B93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3" w:type="dxa"/>
            <w:vAlign w:val="center"/>
          </w:tcPr>
          <w:p w:rsidR="004C06E8" w:rsidRDefault="000017B8" w:rsidP="00630B93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Старший специалист 2 разряда</w:t>
            </w:r>
          </w:p>
        </w:tc>
        <w:tc>
          <w:tcPr>
            <w:tcW w:w="1560" w:type="dxa"/>
          </w:tcPr>
          <w:p w:rsidR="004C06E8" w:rsidRDefault="000017B8" w:rsidP="00630B93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630B93" w:rsidRPr="000A5BF4" w:rsidTr="00E72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544" w:type="dxa"/>
            <w:vAlign w:val="center"/>
          </w:tcPr>
          <w:p w:rsidR="00630B93" w:rsidRDefault="00630B93" w:rsidP="00630B93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истребования документов</w:t>
            </w:r>
          </w:p>
        </w:tc>
        <w:tc>
          <w:tcPr>
            <w:tcW w:w="5103" w:type="dxa"/>
            <w:vAlign w:val="center"/>
          </w:tcPr>
          <w:p w:rsidR="00630B93" w:rsidRDefault="000017B8" w:rsidP="00630B93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="00630B93">
              <w:rPr>
                <w:rFonts w:ascii="Times New Roman" w:hAnsi="Times New Roman" w:cs="Times New Roman"/>
                <w:sz w:val="26"/>
                <w:szCs w:val="26"/>
              </w:rPr>
              <w:t>осударственный налоговый инспектор</w:t>
            </w:r>
          </w:p>
        </w:tc>
        <w:tc>
          <w:tcPr>
            <w:tcW w:w="1560" w:type="dxa"/>
          </w:tcPr>
          <w:p w:rsidR="00630B93" w:rsidRDefault="00630B93" w:rsidP="00630B93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630B93" w:rsidRPr="000A5BF4" w:rsidTr="00E72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544" w:type="dxa"/>
            <w:vAlign w:val="center"/>
          </w:tcPr>
          <w:p w:rsidR="00630B93" w:rsidRDefault="00630B93" w:rsidP="000017B8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Отдел </w:t>
            </w:r>
            <w:r w:rsidR="000017B8">
              <w:rPr>
                <w:rFonts w:ascii="Times New Roman" w:hAnsi="Times New Roman" w:cs="Times New Roman"/>
                <w:sz w:val="26"/>
                <w:szCs w:val="26"/>
              </w:rPr>
              <w:t>оперативного контроля</w:t>
            </w:r>
            <w:bookmarkStart w:id="0" w:name="_GoBack"/>
            <w:bookmarkEnd w:id="0"/>
          </w:p>
        </w:tc>
        <w:tc>
          <w:tcPr>
            <w:tcW w:w="5103" w:type="dxa"/>
            <w:vAlign w:val="center"/>
          </w:tcPr>
          <w:p w:rsidR="00630B93" w:rsidRDefault="00630B93" w:rsidP="00630B93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Старший государственный налоговый инспектор</w:t>
            </w:r>
          </w:p>
        </w:tc>
        <w:tc>
          <w:tcPr>
            <w:tcW w:w="1560" w:type="dxa"/>
          </w:tcPr>
          <w:p w:rsidR="00630B93" w:rsidRDefault="00630B93" w:rsidP="00630B93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</w:tbl>
    <w:p w:rsidR="00234CBA" w:rsidRDefault="00234CBA" w:rsidP="00E728E6">
      <w:pPr>
        <w:pStyle w:val="ConsNonformat"/>
        <w:widowControl/>
        <w:spacing w:line="276" w:lineRule="auto"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218FD" w:rsidRDefault="002218FD" w:rsidP="00E728E6">
      <w:pPr>
        <w:pStyle w:val="ConsNonformat"/>
        <w:widowControl/>
        <w:spacing w:line="276" w:lineRule="auto"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218FD" w:rsidRDefault="002218FD" w:rsidP="002218FD">
      <w:pPr>
        <w:pStyle w:val="ConsNonformat"/>
        <w:widowControl/>
        <w:spacing w:line="276" w:lineRule="auto"/>
        <w:ind w:righ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18FD">
        <w:rPr>
          <w:rFonts w:ascii="Times New Roman" w:hAnsi="Times New Roman" w:cs="Times New Roman"/>
          <w:sz w:val="28"/>
          <w:szCs w:val="28"/>
        </w:rPr>
        <w:t>Начальник  отдела</w:t>
      </w:r>
      <w:proofErr w:type="gramEnd"/>
      <w:r w:rsidRPr="002218FD">
        <w:rPr>
          <w:rFonts w:ascii="Times New Roman" w:hAnsi="Times New Roman" w:cs="Times New Roman"/>
          <w:sz w:val="28"/>
          <w:szCs w:val="28"/>
        </w:rPr>
        <w:t xml:space="preserve">  кадров</w:t>
      </w:r>
      <w:r w:rsidRPr="002218FD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218FD">
        <w:rPr>
          <w:rFonts w:ascii="Times New Roman" w:hAnsi="Times New Roman" w:cs="Times New Roman"/>
          <w:sz w:val="28"/>
          <w:szCs w:val="28"/>
        </w:rPr>
        <w:t xml:space="preserve">  </w:t>
      </w:r>
      <w:r w:rsidR="003E7809">
        <w:rPr>
          <w:rFonts w:ascii="Times New Roman" w:hAnsi="Times New Roman" w:cs="Times New Roman"/>
          <w:sz w:val="28"/>
          <w:szCs w:val="28"/>
        </w:rPr>
        <w:t xml:space="preserve">       </w:t>
      </w:r>
      <w:r w:rsidRPr="002218FD">
        <w:rPr>
          <w:rFonts w:ascii="Times New Roman" w:hAnsi="Times New Roman" w:cs="Times New Roman"/>
          <w:sz w:val="28"/>
          <w:szCs w:val="28"/>
        </w:rPr>
        <w:t xml:space="preserve"> Е.В. Лапина</w:t>
      </w:r>
    </w:p>
    <w:sectPr w:rsidR="002218FD" w:rsidSect="003E78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567" w:right="56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4CBA" w:rsidRDefault="00234CBA" w:rsidP="00234CBA">
      <w:r>
        <w:separator/>
      </w:r>
    </w:p>
  </w:endnote>
  <w:endnote w:type="continuationSeparator" w:id="0">
    <w:p w:rsidR="00234CBA" w:rsidRDefault="00234CBA" w:rsidP="00234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4CBA" w:rsidRDefault="00234CBA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4CBA" w:rsidRDefault="00234CBA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4CBA" w:rsidRDefault="00234CB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4CBA" w:rsidRDefault="00234CBA" w:rsidP="00234CBA">
      <w:r>
        <w:separator/>
      </w:r>
    </w:p>
  </w:footnote>
  <w:footnote w:type="continuationSeparator" w:id="0">
    <w:p w:rsidR="00234CBA" w:rsidRDefault="00234CBA" w:rsidP="00234C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4CBA" w:rsidRDefault="00234CBA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4CBA" w:rsidRDefault="00234CBA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4CBA" w:rsidRDefault="00234CB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4CBA"/>
    <w:rsid w:val="000017B8"/>
    <w:rsid w:val="000276E3"/>
    <w:rsid w:val="000619E8"/>
    <w:rsid w:val="000A5BF4"/>
    <w:rsid w:val="000C2568"/>
    <w:rsid w:val="002218FD"/>
    <w:rsid w:val="00234CBA"/>
    <w:rsid w:val="003E5520"/>
    <w:rsid w:val="003E7809"/>
    <w:rsid w:val="0048426E"/>
    <w:rsid w:val="004C06E8"/>
    <w:rsid w:val="004E5A28"/>
    <w:rsid w:val="00630B93"/>
    <w:rsid w:val="0071331D"/>
    <w:rsid w:val="007D55AD"/>
    <w:rsid w:val="00835F65"/>
    <w:rsid w:val="008D706C"/>
    <w:rsid w:val="008E3B16"/>
    <w:rsid w:val="00970FC1"/>
    <w:rsid w:val="009874F1"/>
    <w:rsid w:val="00994720"/>
    <w:rsid w:val="009F6C03"/>
    <w:rsid w:val="00C23E45"/>
    <w:rsid w:val="00C401DF"/>
    <w:rsid w:val="00C54C80"/>
    <w:rsid w:val="00C65117"/>
    <w:rsid w:val="00D87BCC"/>
    <w:rsid w:val="00E22EC9"/>
    <w:rsid w:val="00E728E6"/>
    <w:rsid w:val="00E91475"/>
    <w:rsid w:val="00EE0608"/>
    <w:rsid w:val="00F73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B3926D-0236-4183-B528-FA479B66B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8080"/>
        <w:tab w:val="left" w:pos="8306"/>
      </w:tabs>
      <w:ind w:right="226" w:firstLine="709"/>
      <w:jc w:val="both"/>
    </w:pPr>
    <w:rPr>
      <w:sz w:val="28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5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6">
    <w:name w:val="header"/>
    <w:basedOn w:val="a"/>
    <w:link w:val="a7"/>
    <w:rsid w:val="00234CB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234CBA"/>
    <w:rPr>
      <w:sz w:val="24"/>
      <w:szCs w:val="24"/>
    </w:rPr>
  </w:style>
  <w:style w:type="paragraph" w:styleId="a8">
    <w:name w:val="footer"/>
    <w:basedOn w:val="a"/>
    <w:link w:val="a9"/>
    <w:rsid w:val="00234CB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234CB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dks18\REPORT\KADRY\KNK\KONKURS_LIS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KONKURS_LIST.DOT</Template>
  <TotalTime>69</TotalTime>
  <Pages>2</Pages>
  <Words>220</Words>
  <Characters>1783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&lt;Начало_Таблицы_c_data&gt;</vt:lpstr>
    </vt:vector>
  </TitlesOfParts>
  <Company>Kraftway</Company>
  <LinksUpToDate>false</LinksUpToDate>
  <CharactersWithSpaces>2000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&lt;Начало_Таблицы_c_data&gt;</dc:title>
  <dc:subject/>
  <dc:creator>Конина Юлия Андреевна</dc:creator>
  <cp:keywords/>
  <dc:description/>
  <cp:lastModifiedBy>Конина Юлия Андреевна</cp:lastModifiedBy>
  <cp:revision>24</cp:revision>
  <cp:lastPrinted>2022-08-24T07:15:00Z</cp:lastPrinted>
  <dcterms:created xsi:type="dcterms:W3CDTF">2021-09-14T07:47:00Z</dcterms:created>
  <dcterms:modified xsi:type="dcterms:W3CDTF">2022-08-24T07:15:00Z</dcterms:modified>
</cp:coreProperties>
</file>